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A2D" w:rsidRDefault="00C61A2D" w:rsidP="00C61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OLYVER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fl.1424)</w:t>
      </w:r>
    </w:p>
    <w:p w:rsidR="00C61A2D" w:rsidRDefault="00C61A2D" w:rsidP="00C61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Frithelstock Priory.</w:t>
      </w:r>
    </w:p>
    <w:p w:rsidR="00C61A2D" w:rsidRDefault="00C61A2D" w:rsidP="00C61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1A2D" w:rsidRDefault="00C61A2D" w:rsidP="00C61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15CDC" w:rsidRDefault="00E15CDC" w:rsidP="00E15C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E15CDC" w:rsidRDefault="00E15CDC" w:rsidP="00E15C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E15CDC" w:rsidRDefault="00E15CDC" w:rsidP="00E15C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  <w:bookmarkStart w:id="0" w:name="_GoBack"/>
      <w:bookmarkEnd w:id="0"/>
    </w:p>
    <w:p w:rsidR="00E664E3" w:rsidRDefault="00E664E3" w:rsidP="00E664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E664E3" w:rsidRDefault="00E664E3" w:rsidP="00E664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Edmund Lacy, Bishop of Exeter(q.v.).</w:t>
      </w:r>
    </w:p>
    <w:p w:rsidR="00E664E3" w:rsidRDefault="00E664E3" w:rsidP="00E664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Devon.</w:t>
      </w:r>
    </w:p>
    <w:p w:rsidR="00E664E3" w:rsidRDefault="00E664E3" w:rsidP="00E664E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</w:t>
      </w:r>
      <w:proofErr w:type="gramStart"/>
      <w:r>
        <w:rPr>
          <w:rFonts w:ascii="Times New Roman" w:hAnsi="Times New Roman" w:cs="Times New Roman"/>
          <w:sz w:val="24"/>
          <w:szCs w:val="24"/>
        </w:rPr>
        <w:t>Lacy,  Bishop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Exeter 1420-55” vol.4 pp.86-7)</w:t>
      </w:r>
    </w:p>
    <w:p w:rsidR="00C61A2D" w:rsidRDefault="00C61A2D" w:rsidP="00C61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</w:t>
      </w:r>
      <w:r>
        <w:rPr>
          <w:rFonts w:ascii="Times New Roman" w:hAnsi="Times New Roman" w:cs="Times New Roman"/>
          <w:sz w:val="24"/>
          <w:szCs w:val="24"/>
        </w:rPr>
        <w:tab/>
        <w:t>1424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 by </w:t>
      </w:r>
    </w:p>
    <w:p w:rsidR="00C61A2D" w:rsidRDefault="00C61A2D" w:rsidP="00C61A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Edmund Lacy, Bishop of Exeter(q.v.).  </w:t>
      </w:r>
    </w:p>
    <w:p w:rsidR="00C61A2D" w:rsidRDefault="00C61A2D" w:rsidP="00C61A2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(“The Register of Edmund Lacy, Bishop of Exeter 1420-55” vol.4 p.90)</w:t>
      </w:r>
    </w:p>
    <w:p w:rsidR="00C61A2D" w:rsidRDefault="00C61A2D" w:rsidP="00C61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61A2D" w:rsidRDefault="00C61A2D" w:rsidP="00C61A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C61A2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2016</w:t>
      </w:r>
    </w:p>
    <w:p w:rsidR="00E664E3" w:rsidRPr="00C61A2D" w:rsidRDefault="00E664E3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2016</w:t>
      </w:r>
    </w:p>
    <w:sectPr w:rsidR="00E664E3" w:rsidRPr="00C61A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A2D" w:rsidRDefault="00C61A2D" w:rsidP="00E71FC3">
      <w:pPr>
        <w:spacing w:after="0" w:line="240" w:lineRule="auto"/>
      </w:pPr>
      <w:r>
        <w:separator/>
      </w:r>
    </w:p>
  </w:endnote>
  <w:endnote w:type="continuationSeparator" w:id="0">
    <w:p w:rsidR="00C61A2D" w:rsidRDefault="00C61A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A2D" w:rsidRDefault="00C61A2D" w:rsidP="00E71FC3">
      <w:pPr>
        <w:spacing w:after="0" w:line="240" w:lineRule="auto"/>
      </w:pPr>
      <w:r>
        <w:separator/>
      </w:r>
    </w:p>
  </w:footnote>
  <w:footnote w:type="continuationSeparator" w:id="0">
    <w:p w:rsidR="00C61A2D" w:rsidRDefault="00C61A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A2D"/>
    <w:rsid w:val="00AB52E8"/>
    <w:rsid w:val="00B16D3F"/>
    <w:rsid w:val="00C61A2D"/>
    <w:rsid w:val="00E15CDC"/>
    <w:rsid w:val="00E664E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43760"/>
  <w15:chartTrackingRefBased/>
  <w15:docId w15:val="{076B8F28-F422-4631-A4A7-0D63D0BD2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2016-02-27T14:27:00Z</dcterms:created>
  <dcterms:modified xsi:type="dcterms:W3CDTF">2016-06-16T07:20:00Z</dcterms:modified>
</cp:coreProperties>
</file>